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0DF09" w14:textId="187F6321" w:rsidR="00D72700" w:rsidRPr="007033A3" w:rsidRDefault="00D72700" w:rsidP="00D72700">
      <w:pPr>
        <w:tabs>
          <w:tab w:val="left" w:pos="1980"/>
        </w:tabs>
        <w:overflowPunct/>
        <w:autoSpaceDE/>
        <w:autoSpaceDN/>
        <w:adjustRightInd/>
        <w:textAlignment w:val="auto"/>
        <w:rPr>
          <w:rFonts w:ascii="Arial" w:hAnsi="Arial" w:cs="Arial"/>
          <w:noProof/>
          <w:sz w:val="28"/>
          <w:szCs w:val="18"/>
          <w:lang w:val="en-US"/>
        </w:rPr>
      </w:pPr>
      <w:bookmarkStart w:id="0" w:name="_GoBack"/>
      <w:bookmarkEnd w:id="0"/>
      <w:r w:rsidRPr="007033A3">
        <w:rPr>
          <w:rFonts w:ascii="Arial" w:hAnsi="Arial" w:cs="Arial"/>
          <w:noProof/>
          <w:sz w:val="28"/>
          <w:szCs w:val="18"/>
          <w:lang w:val="en-US"/>
        </w:rPr>
        <w:t xml:space="preserve">3GPP TSG RAN WG1 </w:t>
      </w:r>
      <w:r w:rsidRPr="001F0D2D">
        <w:rPr>
          <w:rFonts w:ascii="Arial" w:hAnsi="Arial" w:cs="Arial"/>
          <w:noProof/>
          <w:sz w:val="28"/>
          <w:szCs w:val="18"/>
          <w:lang w:val="en-US"/>
        </w:rPr>
        <w:t>Meeting</w:t>
      </w:r>
      <w:r w:rsidRPr="007033A3">
        <w:rPr>
          <w:rFonts w:ascii="Arial" w:hAnsi="Arial" w:cs="Arial"/>
          <w:noProof/>
          <w:sz w:val="28"/>
          <w:szCs w:val="18"/>
          <w:lang w:val="en-US"/>
        </w:rPr>
        <w:tab/>
      </w:r>
      <w:r>
        <w:rPr>
          <w:rFonts w:ascii="Arial" w:hAnsi="Arial" w:cs="Arial"/>
          <w:noProof/>
          <w:sz w:val="28"/>
          <w:szCs w:val="18"/>
          <w:lang w:val="en-US"/>
        </w:rPr>
        <w:t>#88</w:t>
      </w:r>
      <w:r w:rsidRPr="007033A3">
        <w:rPr>
          <w:rFonts w:ascii="Arial" w:hAnsi="Arial" w:cs="Arial"/>
          <w:noProof/>
          <w:sz w:val="28"/>
          <w:szCs w:val="18"/>
          <w:lang w:val="en-US"/>
        </w:rPr>
        <w:tab/>
      </w:r>
      <w:r w:rsidRPr="007033A3">
        <w:rPr>
          <w:rFonts w:ascii="Arial" w:hAnsi="Arial" w:cs="Arial"/>
          <w:noProof/>
          <w:sz w:val="28"/>
          <w:szCs w:val="18"/>
          <w:lang w:val="en-US"/>
        </w:rPr>
        <w:tab/>
      </w:r>
      <w:r>
        <w:rPr>
          <w:rFonts w:ascii="Arial" w:hAnsi="Arial" w:cs="Arial"/>
          <w:noProof/>
          <w:sz w:val="28"/>
          <w:szCs w:val="18"/>
          <w:lang w:val="en-US"/>
        </w:rPr>
        <w:t xml:space="preserve">   </w:t>
      </w:r>
      <w:r w:rsidRPr="007033A3">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t xml:space="preserve"> </w:t>
      </w:r>
      <w:r w:rsidR="00CF4B01" w:rsidRPr="00CF4B01">
        <w:rPr>
          <w:rFonts w:ascii="Arial" w:hAnsi="Arial" w:cs="Arial"/>
          <w:noProof/>
          <w:sz w:val="28"/>
          <w:szCs w:val="18"/>
          <w:lang w:val="en-US"/>
        </w:rPr>
        <w:t>R1-1702328</w:t>
      </w:r>
    </w:p>
    <w:p w14:paraId="11B9319E" w14:textId="77777777" w:rsidR="00D72700" w:rsidRDefault="00D72700" w:rsidP="00D72700">
      <w:pPr>
        <w:tabs>
          <w:tab w:val="left" w:pos="1980"/>
        </w:tabs>
        <w:overflowPunct/>
        <w:autoSpaceDE/>
        <w:autoSpaceDN/>
        <w:adjustRightInd/>
        <w:textAlignment w:val="auto"/>
        <w:rPr>
          <w:lang w:val="en-US"/>
        </w:rPr>
      </w:pPr>
      <w:r>
        <w:rPr>
          <w:rFonts w:ascii="Arial" w:hAnsi="Arial" w:cs="Arial"/>
          <w:sz w:val="28"/>
        </w:rPr>
        <w:t>Athens</w:t>
      </w:r>
      <w:r w:rsidRPr="007033A3">
        <w:rPr>
          <w:rFonts w:ascii="Arial" w:hAnsi="Arial" w:cs="Arial"/>
          <w:sz w:val="28"/>
        </w:rPr>
        <w:t xml:space="preserve">, </w:t>
      </w:r>
      <w:r>
        <w:rPr>
          <w:rFonts w:ascii="Arial" w:hAnsi="Arial" w:cs="Arial"/>
          <w:sz w:val="28"/>
        </w:rPr>
        <w:t>Greece</w:t>
      </w:r>
      <w:r w:rsidRPr="007033A3">
        <w:rPr>
          <w:rFonts w:ascii="Arial" w:hAnsi="Arial" w:cs="Arial"/>
          <w:sz w:val="28"/>
        </w:rPr>
        <w:t>, 1</w:t>
      </w:r>
      <w:r>
        <w:rPr>
          <w:rFonts w:ascii="Arial" w:hAnsi="Arial" w:cs="Arial"/>
          <w:sz w:val="28"/>
        </w:rPr>
        <w:t>3</w:t>
      </w:r>
      <w:r w:rsidRPr="009914A8">
        <w:rPr>
          <w:rFonts w:ascii="Arial" w:hAnsi="Arial" w:cs="Arial"/>
          <w:sz w:val="28"/>
          <w:vertAlign w:val="superscript"/>
        </w:rPr>
        <w:t>th</w:t>
      </w:r>
      <w:r>
        <w:rPr>
          <w:rFonts w:ascii="Arial" w:hAnsi="Arial" w:cs="Arial"/>
          <w:sz w:val="28"/>
        </w:rPr>
        <w:t>-17</w:t>
      </w:r>
      <w:r w:rsidRPr="009914A8">
        <w:rPr>
          <w:rFonts w:ascii="Arial" w:hAnsi="Arial" w:cs="Arial"/>
          <w:sz w:val="28"/>
          <w:vertAlign w:val="superscript"/>
        </w:rPr>
        <w:t>th</w:t>
      </w:r>
      <w:r>
        <w:rPr>
          <w:rFonts w:ascii="Arial" w:hAnsi="Arial" w:cs="Arial"/>
          <w:sz w:val="28"/>
        </w:rPr>
        <w:t xml:space="preserve"> February</w:t>
      </w:r>
      <w:r w:rsidRPr="007033A3">
        <w:rPr>
          <w:rFonts w:ascii="Arial" w:hAnsi="Arial" w:cs="Arial"/>
          <w:sz w:val="28"/>
        </w:rPr>
        <w:t xml:space="preserve"> 2017</w:t>
      </w:r>
    </w:p>
    <w:p w14:paraId="08B1299B" w14:textId="77777777" w:rsidR="00D72700" w:rsidRPr="00995DF8" w:rsidRDefault="00D72700" w:rsidP="00D72700">
      <w:pPr>
        <w:tabs>
          <w:tab w:val="left" w:pos="1980"/>
        </w:tabs>
        <w:overflowPunct/>
        <w:autoSpaceDE/>
        <w:autoSpaceDN/>
        <w:adjustRightInd/>
        <w:textAlignment w:val="auto"/>
        <w:rPr>
          <w:b/>
          <w:sz w:val="24"/>
          <w:lang w:val="en-US"/>
        </w:rPr>
      </w:pPr>
    </w:p>
    <w:p w14:paraId="0F95E36C" w14:textId="30F58BEF" w:rsidR="00D72700" w:rsidRPr="00611209" w:rsidRDefault="00D72700" w:rsidP="00D72700">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Cs/>
          <w:sz w:val="24"/>
          <w:lang w:val="en-US"/>
        </w:rPr>
        <w:t>8.1.2.3.2</w:t>
      </w:r>
    </w:p>
    <w:p w14:paraId="04425DFC" w14:textId="77777777" w:rsidR="00D72700" w:rsidRPr="00611209" w:rsidRDefault="00D72700" w:rsidP="00D72700">
      <w:pPr>
        <w:tabs>
          <w:tab w:val="left" w:pos="1985"/>
        </w:tabs>
        <w:rPr>
          <w:b/>
          <w:bCs/>
          <w:sz w:val="24"/>
          <w:lang w:val="en-US"/>
        </w:rPr>
      </w:pPr>
      <w:r w:rsidRPr="00611209">
        <w:rPr>
          <w:b/>
          <w:bCs/>
          <w:sz w:val="24"/>
          <w:lang w:val="en-US"/>
        </w:rPr>
        <w:t>Source:</w:t>
      </w:r>
      <w:r w:rsidRPr="00611209">
        <w:rPr>
          <w:b/>
          <w:bCs/>
          <w:sz w:val="24"/>
          <w:lang w:val="en-US"/>
        </w:rPr>
        <w:tab/>
      </w:r>
      <w:r w:rsidRPr="004D1F91">
        <w:rPr>
          <w:bCs/>
          <w:sz w:val="24"/>
          <w:lang w:val="en-US"/>
        </w:rPr>
        <w:t>InterDigital Communications</w:t>
      </w:r>
    </w:p>
    <w:p w14:paraId="4F02292E" w14:textId="68FD139D"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6A044E">
        <w:rPr>
          <w:bCs/>
          <w:sz w:val="24"/>
          <w:lang w:val="en-US"/>
        </w:rPr>
        <w:t>O</w:t>
      </w:r>
      <w:r w:rsidR="00B07299">
        <w:rPr>
          <w:bCs/>
          <w:sz w:val="24"/>
          <w:lang w:val="en-US"/>
        </w:rPr>
        <w:t>n Type I CSI feedback</w:t>
      </w:r>
      <w:r w:rsidR="00E4599F">
        <w:rPr>
          <w:bCs/>
          <w:sz w:val="24"/>
          <w:lang w:val="en-US"/>
        </w:rPr>
        <w:t xml:space="preserve"> for Multi-panel</w:t>
      </w:r>
    </w:p>
    <w:p w14:paraId="20F2A3ED" w14:textId="2CB21F39" w:rsidR="00FA20F7" w:rsidRPr="004D1F91" w:rsidRDefault="00A51E32" w:rsidP="00FA20F7">
      <w:pPr>
        <w:ind w:left="1985" w:hanging="1985"/>
        <w:rPr>
          <w:bCs/>
          <w:sz w:val="24"/>
          <w:lang w:val="en-US"/>
        </w:rPr>
      </w:pPr>
      <w:r w:rsidRPr="00611209">
        <w:rPr>
          <w:b/>
          <w:bCs/>
          <w:sz w:val="24"/>
          <w:lang w:val="en-US"/>
        </w:rPr>
        <w:t>Document for:</w:t>
      </w:r>
      <w:r w:rsidRPr="00611209">
        <w:rPr>
          <w:b/>
          <w:bCs/>
          <w:sz w:val="24"/>
          <w:lang w:val="en-US"/>
        </w:rPr>
        <w:tab/>
      </w:r>
      <w:r w:rsidRPr="004D1F91">
        <w:rPr>
          <w:bCs/>
          <w:sz w:val="24"/>
          <w:lang w:val="en-US"/>
        </w:rPr>
        <w:t>Discussion</w:t>
      </w:r>
      <w:r w:rsidR="00D72700">
        <w:rPr>
          <w:bCs/>
          <w:sz w:val="24"/>
          <w:lang w:val="en-US"/>
        </w:rPr>
        <w:t xml:space="preserve"> and Decision</w:t>
      </w:r>
    </w:p>
    <w:p w14:paraId="36694356" w14:textId="6143D0BC" w:rsidR="005A08A7" w:rsidRPr="007123D0" w:rsidRDefault="00A35469" w:rsidP="004E1513">
      <w:pPr>
        <w:pStyle w:val="Heading1"/>
        <w:rPr>
          <w:sz w:val="32"/>
          <w:szCs w:val="32"/>
        </w:rPr>
      </w:pPr>
      <w:r w:rsidRPr="00DE1E23">
        <w:rPr>
          <w:sz w:val="32"/>
          <w:szCs w:val="32"/>
        </w:rPr>
        <w:t>Introduction</w:t>
      </w:r>
    </w:p>
    <w:p w14:paraId="6E61CBF4" w14:textId="08C78AAF" w:rsidR="00C901E3" w:rsidRDefault="001F3C5B" w:rsidP="0059519A">
      <w:pPr>
        <w:pStyle w:val="maintext"/>
        <w:spacing w:before="0" w:after="120" w:line="240" w:lineRule="auto"/>
        <w:ind w:firstLineChars="0" w:firstLine="0"/>
        <w:rPr>
          <w:rFonts w:eastAsia="MS Mincho"/>
          <w:i/>
          <w:highlight w:val="green"/>
          <w:lang w:val="en-US" w:eastAsia="ja-JP"/>
        </w:rPr>
      </w:pPr>
      <w:r>
        <w:rPr>
          <w:rFonts w:eastAsia="SimSun"/>
          <w:sz w:val="22"/>
          <w:szCs w:val="22"/>
        </w:rPr>
        <w:t>In RAN1 #</w:t>
      </w:r>
      <w:r w:rsidR="00D72700">
        <w:rPr>
          <w:rFonts w:eastAsia="SimSun"/>
          <w:sz w:val="22"/>
          <w:szCs w:val="22"/>
        </w:rPr>
        <w:t>NR-Adhoc</w:t>
      </w:r>
      <w:r>
        <w:rPr>
          <w:rFonts w:eastAsia="SimSun"/>
          <w:sz w:val="22"/>
          <w:szCs w:val="22"/>
        </w:rPr>
        <w:t xml:space="preserve">, </w:t>
      </w:r>
      <w:r w:rsidR="003779CD">
        <w:rPr>
          <w:rFonts w:eastAsia="SimSun"/>
          <w:sz w:val="22"/>
          <w:szCs w:val="22"/>
        </w:rPr>
        <w:t xml:space="preserve">the following agreements have been made as a progress </w:t>
      </w:r>
      <w:r w:rsidR="00C67EC4">
        <w:rPr>
          <w:rFonts w:eastAsia="SimSun"/>
          <w:sz w:val="22"/>
          <w:szCs w:val="22"/>
        </w:rPr>
        <w:t xml:space="preserve">on </w:t>
      </w:r>
      <w:r w:rsidR="003779CD">
        <w:rPr>
          <w:rFonts w:eastAsia="SimSun"/>
          <w:sz w:val="22"/>
          <w:szCs w:val="22"/>
        </w:rPr>
        <w:t>Type I CSI feedback design</w:t>
      </w:r>
      <w:r>
        <w:rPr>
          <w:rFonts w:eastAsia="SimSun"/>
          <w:sz w:val="22"/>
          <w:szCs w:val="22"/>
        </w:rPr>
        <w:t>:</w:t>
      </w:r>
    </w:p>
    <w:p w14:paraId="4E087F46" w14:textId="77777777" w:rsidR="00C901E3" w:rsidRPr="00EA75B4" w:rsidRDefault="00C901E3" w:rsidP="00EA75B4">
      <w:pPr>
        <w:snapToGrid w:val="0"/>
        <w:spacing w:after="0"/>
        <w:rPr>
          <w:i/>
        </w:rPr>
      </w:pPr>
      <w:r w:rsidRPr="00EA75B4">
        <w:rPr>
          <w:rFonts w:eastAsia="MS Mincho"/>
          <w:b/>
          <w:i/>
          <w:highlight w:val="green"/>
          <w:u w:val="single"/>
          <w:lang w:eastAsia="ja-JP"/>
        </w:rPr>
        <w:t>Agreements:</w:t>
      </w:r>
    </w:p>
    <w:p w14:paraId="3707734D" w14:textId="77777777" w:rsidR="00C901E3" w:rsidRPr="00EA75B4" w:rsidRDefault="00C901E3">
      <w:pPr>
        <w:numPr>
          <w:ilvl w:val="0"/>
          <w:numId w:val="44"/>
        </w:numPr>
        <w:overflowPunct/>
        <w:autoSpaceDE/>
        <w:autoSpaceDN/>
        <w:adjustRightInd/>
        <w:snapToGrid w:val="0"/>
        <w:spacing w:after="0"/>
        <w:jc w:val="left"/>
        <w:textAlignment w:val="auto"/>
        <w:rPr>
          <w:i/>
        </w:rPr>
      </w:pPr>
      <w:r w:rsidRPr="00EA75B4">
        <w:rPr>
          <w:i/>
        </w:rPr>
        <w:t xml:space="preserve">For Type I for single panel case with two-stage, i.e. W1W2, codebook-based PMI feedback, </w:t>
      </w:r>
    </w:p>
    <w:p w14:paraId="33DF26C4" w14:textId="77777777" w:rsidR="00C901E3" w:rsidRPr="00EA75B4" w:rsidRDefault="00C901E3">
      <w:pPr>
        <w:numPr>
          <w:ilvl w:val="1"/>
          <w:numId w:val="44"/>
        </w:numPr>
        <w:overflowPunct/>
        <w:autoSpaceDE/>
        <w:autoSpaceDN/>
        <w:adjustRightInd/>
        <w:snapToGrid w:val="0"/>
        <w:spacing w:after="0"/>
        <w:jc w:val="left"/>
        <w:textAlignment w:val="auto"/>
        <w:rPr>
          <w:i/>
        </w:rPr>
      </w:pPr>
      <w:r w:rsidRPr="00EA75B4">
        <w:rPr>
          <w:i/>
        </w:rPr>
        <w:t>B</w:t>
      </w:r>
      <w:r w:rsidRPr="00EA75B4">
        <w:rPr>
          <w:i/>
          <w:vertAlign w:val="subscript"/>
        </w:rPr>
        <w:t>i</w:t>
      </w:r>
      <w:r w:rsidRPr="00EA75B4">
        <w:rPr>
          <w:i/>
        </w:rPr>
        <w:t xml:space="preserve"> in W1 consists of a set of L DFT beams </w:t>
      </w:r>
    </w:p>
    <w:p w14:paraId="12DF0639"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For all ranks: FFS value(s) of L </w:t>
      </w:r>
    </w:p>
    <w:p w14:paraId="10FE641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FFS: Orthogonal or non-orthogonal beams</w:t>
      </w:r>
    </w:p>
    <w:p w14:paraId="0A52A6B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Select from following alternatives:</w:t>
      </w:r>
    </w:p>
    <w:p w14:paraId="1FD28496" w14:textId="6378FF03" w:rsidR="00C901E3" w:rsidRPr="00EA75B4" w:rsidRDefault="00C901E3" w:rsidP="00EA75B4">
      <w:pPr>
        <w:snapToGrid w:val="0"/>
        <w:spacing w:after="0"/>
        <w:rPr>
          <w:i/>
        </w:rPr>
      </w:pPr>
      <w:r w:rsidRPr="00EA75B4">
        <w:rPr>
          <w:i/>
          <w:noProof/>
          <w:lang w:val="en-US" w:eastAsia="ko-KR"/>
        </w:rPr>
        <w:drawing>
          <wp:inline distT="0" distB="0" distL="0" distR="0" wp14:anchorId="146F14C1" wp14:editId="4800D85B">
            <wp:extent cx="5072380" cy="989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2380" cy="989330"/>
                    </a:xfrm>
                    <a:prstGeom prst="rect">
                      <a:avLst/>
                    </a:prstGeom>
                    <a:noFill/>
                    <a:ln>
                      <a:noFill/>
                    </a:ln>
                  </pic:spPr>
                </pic:pic>
              </a:graphicData>
            </a:graphic>
          </wp:inline>
        </w:drawing>
      </w:r>
    </w:p>
    <w:p w14:paraId="6A353A9E" w14:textId="73601C2B" w:rsidR="00C901E3" w:rsidRPr="00EA75B4" w:rsidRDefault="00C901E3" w:rsidP="00EA75B4">
      <w:pPr>
        <w:snapToGrid w:val="0"/>
        <w:spacing w:after="0"/>
        <w:ind w:firstLine="720"/>
        <w:rPr>
          <w:i/>
        </w:rPr>
      </w:pPr>
      <w:r w:rsidRPr="00EA75B4">
        <w:rPr>
          <w:i/>
          <w:sz w:val="20"/>
        </w:rPr>
        <w:t xml:space="preserve"> </w:t>
      </w:r>
      <w:r>
        <w:rPr>
          <w:i/>
          <w:sz w:val="20"/>
        </w:rPr>
        <w:t xml:space="preserve"> </w:t>
      </w:r>
      <w:r w:rsidRPr="00EA75B4">
        <w:rPr>
          <w:i/>
          <w:sz w:val="20"/>
        </w:rPr>
        <w:t xml:space="preserve">  </w:t>
      </w:r>
      <w:r w:rsidRPr="00EA75B4">
        <w:rPr>
          <w:rFonts w:ascii="Arial" w:hAnsi="Arial" w:cs="Arial"/>
          <w:sz w:val="20"/>
        </w:rPr>
        <w:t xml:space="preserve"> Alt 4:</w:t>
      </w:r>
      <w:r w:rsidRPr="00EA75B4">
        <w:rPr>
          <w:i/>
          <w:sz w:val="20"/>
        </w:rPr>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EA75B4">
        <w:rPr>
          <w:i/>
        </w:rPr>
        <w:t xml:space="preserve">, </w:t>
      </w:r>
      <w:r w:rsidRPr="00C901E3">
        <w:rPr>
          <w:i/>
        </w:rPr>
        <w:t>B</w:t>
      </w:r>
      <w:r w:rsidRPr="00EA75B4">
        <w:rPr>
          <w:i/>
        </w:rPr>
        <w:t xml:space="preserve"> as Alt 3</w:t>
      </w:r>
    </w:p>
    <w:p w14:paraId="1716AE38" w14:textId="77777777" w:rsidR="00C901E3" w:rsidRPr="00EA75B4" w:rsidRDefault="00C901E3">
      <w:pPr>
        <w:pStyle w:val="ListParagraph"/>
        <w:numPr>
          <w:ilvl w:val="0"/>
          <w:numId w:val="46"/>
        </w:numPr>
        <w:snapToGrid w:val="0"/>
        <w:contextualSpacing/>
        <w:rPr>
          <w:i/>
        </w:rPr>
      </w:pPr>
      <w:r w:rsidRPr="00EA75B4">
        <w:rPr>
          <w:i/>
        </w:rPr>
        <w:t>Other alternatives are not precluded</w:t>
      </w:r>
    </w:p>
    <w:p w14:paraId="5C26669F" w14:textId="77777777" w:rsidR="00C901E3" w:rsidRPr="00EA75B4" w:rsidRDefault="00C901E3">
      <w:pPr>
        <w:pStyle w:val="ListParagraph"/>
        <w:numPr>
          <w:ilvl w:val="0"/>
          <w:numId w:val="45"/>
        </w:numPr>
        <w:snapToGrid w:val="0"/>
        <w:contextualSpacing/>
        <w:rPr>
          <w:i/>
        </w:rPr>
      </w:pPr>
      <w:r w:rsidRPr="00EA75B4">
        <w:rPr>
          <w:i/>
        </w:rPr>
        <w:t>Note: the above matrices are constructed with 2D DFT precoders</w:t>
      </w:r>
    </w:p>
    <w:p w14:paraId="483BB827" w14:textId="77777777" w:rsidR="00C901E3" w:rsidRPr="00EA75B4" w:rsidRDefault="00C901E3">
      <w:pPr>
        <w:numPr>
          <w:ilvl w:val="1"/>
          <w:numId w:val="44"/>
        </w:numPr>
        <w:overflowPunct/>
        <w:autoSpaceDE/>
        <w:autoSpaceDN/>
        <w:adjustRightInd/>
        <w:snapToGrid w:val="0"/>
        <w:spacing w:after="0"/>
        <w:jc w:val="left"/>
        <w:textAlignment w:val="auto"/>
        <w:rPr>
          <w:i/>
        </w:rPr>
      </w:pPr>
      <w:r w:rsidRPr="00EA75B4">
        <w:rPr>
          <w:i/>
        </w:rPr>
        <w:t xml:space="preserve">W2 is constructed, by down-selecting from following alternatives: </w:t>
      </w:r>
    </w:p>
    <w:p w14:paraId="36149A9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1: co-phasing only; </w:t>
      </w:r>
      <w:r w:rsidRPr="00EA75B4">
        <w:rPr>
          <w:b/>
          <w:bCs/>
          <w:i/>
        </w:rPr>
        <w:t xml:space="preserve">beam </w:t>
      </w:r>
      <w:r w:rsidRPr="00EA75B4">
        <w:rPr>
          <w:i/>
        </w:rPr>
        <w:t xml:space="preserve">selected wideband (in W1). </w:t>
      </w:r>
    </w:p>
    <w:p w14:paraId="4F7A83D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2: </w:t>
      </w:r>
      <w:r w:rsidRPr="00EA75B4">
        <w:rPr>
          <w:b/>
          <w:bCs/>
          <w:i/>
        </w:rPr>
        <w:t>basis</w:t>
      </w:r>
      <w:r w:rsidRPr="00EA75B4">
        <w:rPr>
          <w:i/>
        </w:rPr>
        <w:t xml:space="preserve"> combination coefficient based on L </w:t>
      </w:r>
      <w:r w:rsidRPr="00EA75B4">
        <w:rPr>
          <w:b/>
          <w:bCs/>
          <w:i/>
        </w:rPr>
        <w:t>basis</w:t>
      </w:r>
      <w:r w:rsidRPr="00EA75B4">
        <w:rPr>
          <w:i/>
        </w:rPr>
        <w:t xml:space="preserve"> based W1</w:t>
      </w:r>
    </w:p>
    <w:p w14:paraId="2A1FCC4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3: </w:t>
      </w:r>
      <w:r w:rsidRPr="00EA75B4">
        <w:rPr>
          <w:b/>
          <w:bCs/>
          <w:i/>
        </w:rPr>
        <w:t xml:space="preserve">beam </w:t>
      </w:r>
      <w:r w:rsidRPr="00EA75B4">
        <w:rPr>
          <w:i/>
        </w:rPr>
        <w:t>selection and co-phasing from L-</w:t>
      </w:r>
      <w:r w:rsidRPr="00EA75B4">
        <w:rPr>
          <w:b/>
          <w:bCs/>
          <w:i/>
        </w:rPr>
        <w:t xml:space="preserve">beam </w:t>
      </w:r>
      <w:r w:rsidRPr="00EA75B4">
        <w:rPr>
          <w:i/>
        </w:rPr>
        <w:t>based W1</w:t>
      </w:r>
    </w:p>
    <w:p w14:paraId="20ECBA74"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Alt 4: LTE-Class-B-type-like CSI feedback (e.g. based on port selection/combination codebook)</w:t>
      </w:r>
      <w:r w:rsidRPr="00EA75B4">
        <w:rPr>
          <w:rFonts w:eastAsia="MS Mincho"/>
          <w:i/>
          <w:lang w:eastAsia="ja-JP"/>
        </w:rPr>
        <w:t xml:space="preserve"> </w:t>
      </w:r>
      <w:r w:rsidRPr="00EA75B4">
        <w:rPr>
          <w:i/>
        </w:rPr>
        <w:t>(NOTE: W1 and W2 are derived from different set of CSI-RS resources)</w:t>
      </w:r>
    </w:p>
    <w:p w14:paraId="34B9B4E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Other alternatives are not precluded</w:t>
      </w:r>
    </w:p>
    <w:p w14:paraId="3B0B3B18" w14:textId="77777777" w:rsidR="00C901E3" w:rsidRPr="00E9430A" w:rsidRDefault="00C901E3" w:rsidP="00C901E3">
      <w:pPr>
        <w:snapToGrid w:val="0"/>
        <w:spacing w:after="0"/>
        <w:rPr>
          <w:i/>
        </w:rPr>
      </w:pPr>
      <w:r w:rsidRPr="00E9430A">
        <w:rPr>
          <w:rFonts w:eastAsia="MS Mincho" w:hint="eastAsia"/>
          <w:b/>
          <w:i/>
          <w:highlight w:val="green"/>
          <w:u w:val="single"/>
          <w:lang w:eastAsia="ja-JP"/>
        </w:rPr>
        <w:t>Agreements:</w:t>
      </w:r>
    </w:p>
    <w:p w14:paraId="38E6CF80"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At least Type I CSI feedback should support multi-panel scenarios by choosing one of the two following alternatives:</w:t>
      </w:r>
    </w:p>
    <w:p w14:paraId="09B33BCB"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Alt1: only wideband co-phasing factor across panels</w:t>
      </w:r>
    </w:p>
    <w:p w14:paraId="3C098980"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Alt2: wideband and subband co-phasing factor across panels </w:t>
      </w:r>
    </w:p>
    <w:p w14:paraId="54ECDA87"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At least the following criteria should be used:</w:t>
      </w:r>
    </w:p>
    <w:p w14:paraId="1D883D85"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Performance-overhead tradeoff</w:t>
      </w:r>
    </w:p>
    <w:p w14:paraId="0EACCDF1"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Description of design goal, e.g. for channel compensation or hardware impairments  </w:t>
      </w:r>
    </w:p>
    <w:p w14:paraId="166559FD"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FFS: How to capture this feature (co-phasing factor across panels) in codebook design</w:t>
      </w:r>
    </w:p>
    <w:p w14:paraId="493A04AB"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Examples: in W3 with W1W2W3, W1W3W2 or W3W1W2 structure, </w:t>
      </w:r>
      <w:r w:rsidRPr="00E9430A">
        <w:rPr>
          <w:i/>
        </w:rPr>
        <w:t>W1W2 where multi-panel co-phasing is included in either W1 or W2</w:t>
      </w:r>
    </w:p>
    <w:p w14:paraId="51D1F215"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Other examples are not precluded</w:t>
      </w:r>
    </w:p>
    <w:p w14:paraId="4C76021A" w14:textId="77777777" w:rsidR="001F3C5B" w:rsidRPr="004D1F91" w:rsidRDefault="001F3C5B" w:rsidP="0059519A">
      <w:pPr>
        <w:pStyle w:val="maintext"/>
        <w:spacing w:before="0" w:after="120" w:line="240" w:lineRule="auto"/>
        <w:ind w:firstLineChars="0" w:firstLine="0"/>
        <w:rPr>
          <w:rFonts w:eastAsia="SimSun"/>
          <w:sz w:val="22"/>
          <w:szCs w:val="22"/>
          <w:lang w:val="en-US" w:eastAsia="zh-CN"/>
        </w:rPr>
      </w:pPr>
    </w:p>
    <w:p w14:paraId="01C43FE3" w14:textId="7FF85C35"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3779CD">
        <w:rPr>
          <w:rFonts w:eastAsia="SimSun"/>
          <w:sz w:val="22"/>
          <w:szCs w:val="22"/>
          <w:lang w:eastAsia="zh-CN"/>
        </w:rPr>
        <w:t>Type I CSI feedback design</w:t>
      </w:r>
      <w:r w:rsidR="00D72700">
        <w:rPr>
          <w:rFonts w:eastAsia="SimSun"/>
          <w:sz w:val="22"/>
          <w:szCs w:val="22"/>
          <w:lang w:eastAsia="zh-CN"/>
        </w:rPr>
        <w:t>.</w:t>
      </w:r>
    </w:p>
    <w:p w14:paraId="32BD8C46" w14:textId="3BEBB144" w:rsidR="002841A6" w:rsidRPr="0059519A" w:rsidRDefault="00466706" w:rsidP="002841A6">
      <w:pPr>
        <w:pStyle w:val="Heading1"/>
      </w:pPr>
      <w:r>
        <w:lastRenderedPageBreak/>
        <w:t>Codebook for Type I CSI feedback</w:t>
      </w:r>
    </w:p>
    <w:p w14:paraId="7BCA1B77" w14:textId="776AA534" w:rsidR="00C15A86" w:rsidRDefault="00C15A86" w:rsidP="00EA46EF">
      <w:pPr>
        <w:pStyle w:val="maintext"/>
        <w:spacing w:before="0" w:after="120" w:line="276" w:lineRule="auto"/>
        <w:ind w:firstLineChars="0" w:firstLine="0"/>
        <w:rPr>
          <w:sz w:val="22"/>
        </w:rPr>
      </w:pPr>
      <w:r w:rsidRPr="00C15A86">
        <w:rPr>
          <w:sz w:val="22"/>
        </w:rPr>
        <w:t>A multi-</w:t>
      </w:r>
      <w:r>
        <w:rPr>
          <w:sz w:val="22"/>
        </w:rPr>
        <w:t xml:space="preserve">component codebook structure has been introduced </w:t>
      </w:r>
      <w:r w:rsidR="00466706">
        <w:rPr>
          <w:sz w:val="22"/>
        </w:rPr>
        <w:t>to</w:t>
      </w:r>
      <w:r w:rsidR="00B10C36">
        <w:rPr>
          <w:sz w:val="22"/>
        </w:rPr>
        <w:t xml:space="preserve"> tailor the CSI feedback overhead </w:t>
      </w:r>
      <w:r w:rsidR="005714BB">
        <w:rPr>
          <w:sz w:val="22"/>
        </w:rPr>
        <w:t>by exploiting</w:t>
      </w:r>
      <w:r w:rsidR="00B10C36">
        <w:rPr>
          <w:sz w:val="22"/>
        </w:rPr>
        <w:t xml:space="preserve"> the long-term and short-term channel characteristics.</w:t>
      </w:r>
      <w:r w:rsidR="005714BB">
        <w:rPr>
          <w:sz w:val="22"/>
        </w:rPr>
        <w:t xml:space="preserve"> The multi-component codebook structure is reused for 2D rectangular array in the context of eFD-MIMO in LTE.</w:t>
      </w:r>
    </w:p>
    <w:p w14:paraId="25A62EAF" w14:textId="75F64B53" w:rsidR="00EB1DB8" w:rsidRPr="00EA46EF" w:rsidRDefault="00EB1DB8" w:rsidP="00EA46EF">
      <w:pPr>
        <w:pStyle w:val="maintext"/>
        <w:spacing w:before="0" w:after="120" w:line="276" w:lineRule="auto"/>
        <w:ind w:firstLineChars="0" w:firstLine="0"/>
        <w:rPr>
          <w:sz w:val="22"/>
        </w:rPr>
      </w:pPr>
      <w:r>
        <w:rPr>
          <w:sz w:val="22"/>
        </w:rPr>
        <w:t>In NR, a new antenna model using one or more antenna panels has been agreed as shown in the Figure 1. In each panel, 2D rectangular array which has been assumed in eFD-MIMO is equipped.</w:t>
      </w:r>
      <w:r w:rsidR="00B74D94">
        <w:rPr>
          <w:sz w:val="22"/>
        </w:rPr>
        <w:t xml:space="preserve"> In the RAN1</w:t>
      </w:r>
      <w:r w:rsidR="00C901E3">
        <w:rPr>
          <w:sz w:val="22"/>
        </w:rPr>
        <w:t xml:space="preserve"> #87</w:t>
      </w:r>
      <w:r w:rsidR="00B74D94">
        <w:rPr>
          <w:sz w:val="22"/>
        </w:rPr>
        <w:t xml:space="preserve"> meeting, the use of two stage codebook as similar to LTE has been agreed for Type I CSI. Given that the antenna configuration within a panel is the same as in LTE, it seems to be straightforward to consider the LTE codebook structure W1W2 as a starting point at least for the antenna ports within a panel</w:t>
      </w:r>
      <w:r w:rsidR="00E4599F">
        <w:rPr>
          <w:sz w:val="22"/>
        </w:rPr>
        <w:t xml:space="preserve"> as agreed in RAN1 #NR-Adhoc meeting</w:t>
      </w:r>
      <w:r w:rsidR="00B74D94">
        <w:rPr>
          <w:sz w:val="22"/>
        </w:rPr>
        <w:t>.</w:t>
      </w:r>
    </w:p>
    <w:p w14:paraId="56FF0E1B" w14:textId="1F70AD92" w:rsidR="00D367D3" w:rsidRDefault="00D936C3" w:rsidP="00EA46EF">
      <w:pPr>
        <w:pStyle w:val="maintext"/>
        <w:spacing w:before="0" w:after="120" w:line="276" w:lineRule="auto"/>
        <w:ind w:firstLineChars="0" w:firstLine="0"/>
        <w:rPr>
          <w:sz w:val="22"/>
        </w:rPr>
      </w:pPr>
      <w:r>
        <w:rPr>
          <w:sz w:val="22"/>
        </w:rPr>
        <w:t>It has been agreed to consider both uniform array and non-uniform</w:t>
      </w:r>
      <w:r w:rsidR="00E4599F">
        <w:rPr>
          <w:sz w:val="22"/>
        </w:rPr>
        <w:t xml:space="preserve"> antenna</w:t>
      </w:r>
      <w:r>
        <w:rPr>
          <w:sz w:val="22"/>
        </w:rPr>
        <w:t xml:space="preserve"> array, where the antenna spacing between adjacent antennas in different panels may have a larger antenna spacing than the adjacent antennas in the same panel in non-uniform array case.</w:t>
      </w:r>
      <w:r w:rsidR="00E9763A">
        <w:rPr>
          <w:sz w:val="22"/>
        </w:rPr>
        <w:t xml:space="preserve"> If the antenna array is uniform even when multiple panels are used, it can be considered as a single panel with a larger number of antenna array in terms of channel characteristics</w:t>
      </w:r>
      <w:r w:rsidR="00E4599F">
        <w:rPr>
          <w:sz w:val="22"/>
        </w:rPr>
        <w:t xml:space="preserve"> if RF chains are calibrated across panels</w:t>
      </w:r>
      <w:r w:rsidR="00E9763A">
        <w:rPr>
          <w:sz w:val="22"/>
        </w:rPr>
        <w:t xml:space="preserve">. On the other hand, the channel properties in non-uniform array may be different from the single panel case (i.e., LTE) as the spatial correlation between adjacent antennas in different panel will be lower than the spatial correlation between adjacent antennas </w:t>
      </w:r>
      <w:r w:rsidR="00E4599F">
        <w:rPr>
          <w:sz w:val="22"/>
        </w:rPr>
        <w:t xml:space="preserve">in a </w:t>
      </w:r>
      <w:r w:rsidR="00E9763A">
        <w:rPr>
          <w:sz w:val="22"/>
        </w:rPr>
        <w:t>same panel.</w:t>
      </w:r>
    </w:p>
    <w:p w14:paraId="61E9E0D7" w14:textId="49607766" w:rsidR="00B22EA1" w:rsidRDefault="00745F86" w:rsidP="00BE27DA">
      <w:pPr>
        <w:spacing w:line="276" w:lineRule="auto"/>
      </w:pPr>
      <w:r>
        <w:t>A simple way to extend the two stage codebook structure for the antennas with multiple panels could be introducing a new component precoder which can handle the channel properties across panels. For example, if the antenna spacing between panels is much larger than the antenna spacing between adjacent antennas in a panel, short-term co-phasing component precoder can be introduced as the spatial channel will be less correlated between panels.</w:t>
      </w:r>
      <w:r w:rsidR="007257DC">
        <w:t xml:space="preserve"> The figure 1 shows an example composite precoder with three stage codebook structure including a new component precoder (W</w:t>
      </w:r>
      <w:r w:rsidR="007257DC" w:rsidRPr="00EA46EF">
        <w:rPr>
          <w:vertAlign w:val="subscript"/>
        </w:rPr>
        <w:t>n</w:t>
      </w:r>
      <w:r w:rsidR="007257DC">
        <w:t xml:space="preserve">) for </w:t>
      </w:r>
      <w:r w:rsidR="00B22EA1">
        <w:t xml:space="preserve">the </w:t>
      </w:r>
      <w:r w:rsidR="007257DC">
        <w:t>handling of multiple panels.</w:t>
      </w:r>
      <w:r w:rsidR="00BE27DA">
        <w:t xml:space="preserve"> </w:t>
      </w:r>
    </w:p>
    <w:p w14:paraId="4F8D23D1" w14:textId="6A9A681C" w:rsidR="00BE27DA" w:rsidRDefault="00BE27DA" w:rsidP="00BE27DA">
      <w:pPr>
        <w:spacing w:line="276" w:lineRule="auto"/>
      </w:pPr>
      <w:r>
        <w:t>Assuming that the best beam direction is the same from all panels from a UE perspective, a panel-specific precoder W</w:t>
      </w:r>
      <w:r w:rsidRPr="001C2083">
        <w:rPr>
          <w:vertAlign w:val="subscript"/>
        </w:rPr>
        <w:t>p</w:t>
      </w:r>
      <w:r>
        <w:t xml:space="preserve"> may be common for all panels and co-phasing component precoder for multiple panels can be expressed with a Kronecker product such as </w:t>
      </w:r>
      <m:oMath>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c</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p</m:t>
            </m:r>
          </m:sub>
        </m:sSub>
      </m:oMath>
      <w:r>
        <w:rPr>
          <w:lang w:eastAsia="ko-KR"/>
        </w:rPr>
        <w:t>.</w:t>
      </w:r>
      <w:r w:rsidR="00B22EA1">
        <w:rPr>
          <w:lang w:eastAsia="ko-KR"/>
        </w:rPr>
        <w:t xml:space="preserve"> Given th</w:t>
      </w:r>
      <w:r w:rsidR="00E230D6">
        <w:rPr>
          <w:lang w:eastAsia="ko-KR"/>
        </w:rPr>
        <w:t>at Type I CSI is targeting lower CSI resolution with lower feedback overhead, a common W</w:t>
      </w:r>
      <w:r w:rsidR="00E230D6" w:rsidRPr="00EA75B4">
        <w:rPr>
          <w:vertAlign w:val="subscript"/>
          <w:lang w:eastAsia="ko-KR"/>
        </w:rPr>
        <w:t>1</w:t>
      </w:r>
      <w:r w:rsidR="00E230D6">
        <w:rPr>
          <w:lang w:eastAsia="ko-KR"/>
        </w:rPr>
        <w:t xml:space="preserve"> and W</w:t>
      </w:r>
      <w:r w:rsidR="00E230D6" w:rsidRPr="00EA75B4">
        <w:rPr>
          <w:vertAlign w:val="subscript"/>
          <w:lang w:eastAsia="ko-KR"/>
        </w:rPr>
        <w:t>2</w:t>
      </w:r>
      <w:r w:rsidR="00E230D6">
        <w:rPr>
          <w:lang w:eastAsia="ko-KR"/>
        </w:rPr>
        <w:t xml:space="preserve"> for all panels seems to be appropriate as the feedback overhead gets increased significantly if a UE reports W</w:t>
      </w:r>
      <w:r w:rsidR="00E230D6" w:rsidRPr="00EA75B4">
        <w:rPr>
          <w:vertAlign w:val="subscript"/>
          <w:lang w:eastAsia="ko-KR"/>
        </w:rPr>
        <w:t>1</w:t>
      </w:r>
      <w:r w:rsidR="00E230D6">
        <w:rPr>
          <w:lang w:eastAsia="ko-KR"/>
        </w:rPr>
        <w:t xml:space="preserve"> and W</w:t>
      </w:r>
      <w:r w:rsidR="00E230D6" w:rsidRPr="00EA75B4">
        <w:rPr>
          <w:vertAlign w:val="subscript"/>
          <w:lang w:eastAsia="ko-KR"/>
        </w:rPr>
        <w:t>2</w:t>
      </w:r>
      <w:r w:rsidR="00E230D6">
        <w:rPr>
          <w:lang w:eastAsia="ko-KR"/>
        </w:rPr>
        <w:t xml:space="preserve"> for each panel.</w:t>
      </w:r>
    </w:p>
    <w:p w14:paraId="1F8ABAAE" w14:textId="14A167D0" w:rsidR="00DC32A0" w:rsidRDefault="00667D3F" w:rsidP="00DC32A0">
      <w:pPr>
        <w:spacing w:line="276" w:lineRule="auto"/>
        <w:jc w:val="center"/>
      </w:pPr>
      <w:r>
        <w:object w:dxaOrig="7201" w:dyaOrig="4005" w14:anchorId="69FCB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pt;height:186.85pt" o:ole="">
            <v:imagedata r:id="rId13" o:title=""/>
          </v:shape>
          <o:OLEObject Type="Embed" ProgID="Visio.Drawing.15" ShapeID="_x0000_i1025" DrawAspect="Content" ObjectID="_1547907642" r:id="rId14"/>
        </w:object>
      </w:r>
    </w:p>
    <w:p w14:paraId="28286F51" w14:textId="21D73CAA" w:rsidR="00DC32A0" w:rsidRDefault="00DC32A0" w:rsidP="00DC32A0">
      <w:pPr>
        <w:spacing w:line="276" w:lineRule="auto"/>
        <w:jc w:val="center"/>
        <w:rPr>
          <w:lang w:eastAsia="ko-KR"/>
        </w:rPr>
      </w:pPr>
      <w:r>
        <w:t xml:space="preserve">Figure 1. An example of </w:t>
      </w:r>
      <w:r w:rsidR="00745F86">
        <w:t>multi-component codebook structure for multiple panels</w:t>
      </w:r>
    </w:p>
    <w:p w14:paraId="6D6132C4" w14:textId="6472C661" w:rsidR="00E230D6" w:rsidRDefault="003A4BC3" w:rsidP="00E230D6">
      <w:pPr>
        <w:rPr>
          <w:i/>
        </w:rPr>
      </w:pPr>
      <w:r w:rsidRPr="00337112">
        <w:rPr>
          <w:b/>
          <w:i/>
        </w:rPr>
        <w:t>Proposal-</w:t>
      </w:r>
      <w:r>
        <w:rPr>
          <w:b/>
          <w:i/>
        </w:rPr>
        <w:t>1</w:t>
      </w:r>
      <w:r w:rsidRPr="00337112">
        <w:rPr>
          <w:b/>
          <w:i/>
        </w:rPr>
        <w:t>:</w:t>
      </w:r>
      <w:r w:rsidRPr="00337112">
        <w:rPr>
          <w:i/>
        </w:rPr>
        <w:t xml:space="preserve"> </w:t>
      </w:r>
      <w:r>
        <w:rPr>
          <w:i/>
        </w:rPr>
        <w:t>introduce a</w:t>
      </w:r>
      <w:r w:rsidR="00E9292A">
        <w:rPr>
          <w:i/>
        </w:rPr>
        <w:t xml:space="preserve"> multi-panel</w:t>
      </w:r>
      <w:r>
        <w:rPr>
          <w:i/>
        </w:rPr>
        <w:t xml:space="preserve"> component precoder</w:t>
      </w:r>
      <w:r w:rsidR="00667D3F">
        <w:rPr>
          <w:i/>
        </w:rPr>
        <w:t xml:space="preserve"> for Type I CSI feedback</w:t>
      </w:r>
      <w:r w:rsidR="00E230D6">
        <w:rPr>
          <w:i/>
        </w:rPr>
        <w:t>; W</w:t>
      </w:r>
      <w:r w:rsidR="00E230D6" w:rsidRPr="00E9430A">
        <w:rPr>
          <w:i/>
          <w:vertAlign w:val="subscript"/>
        </w:rPr>
        <w:t>1</w:t>
      </w:r>
      <w:r w:rsidR="00E230D6">
        <w:rPr>
          <w:i/>
        </w:rPr>
        <w:t xml:space="preserve"> and W</w:t>
      </w:r>
      <w:r w:rsidR="00E230D6" w:rsidRPr="00E9430A">
        <w:rPr>
          <w:i/>
          <w:vertAlign w:val="subscript"/>
        </w:rPr>
        <w:t>2</w:t>
      </w:r>
      <w:r w:rsidR="00E230D6">
        <w:rPr>
          <w:i/>
        </w:rPr>
        <w:t xml:space="preserve"> are used commonly for all panels</w:t>
      </w:r>
    </w:p>
    <w:p w14:paraId="6525F97F" w14:textId="72F42DEF" w:rsidR="00641F5D" w:rsidRDefault="00B22EA1" w:rsidP="00EA46EF">
      <w:pPr>
        <w:spacing w:line="276" w:lineRule="auto"/>
      </w:pPr>
      <w:r>
        <w:lastRenderedPageBreak/>
        <w:t xml:space="preserve">In a multi-panel scenario, </w:t>
      </w:r>
      <w:r w:rsidR="00863295">
        <w:t xml:space="preserve">there is </w:t>
      </w:r>
      <w:r w:rsidR="008F2A64">
        <w:t xml:space="preserve">a </w:t>
      </w:r>
      <w:r w:rsidR="00863295">
        <w:t xml:space="preserve">case that the RF chains of the multiple panels are not calibrated so that </w:t>
      </w:r>
      <w:r w:rsidR="008F2A64">
        <w:t xml:space="preserve">a </w:t>
      </w:r>
      <w:r w:rsidR="00863295">
        <w:t xml:space="preserve">coherent joint transmission from the multiple panels </w:t>
      </w:r>
      <w:r>
        <w:t>couldn’t</w:t>
      </w:r>
      <w:r w:rsidR="00863295">
        <w:t xml:space="preserve"> be supported. </w:t>
      </w:r>
      <w:r w:rsidR="00641F5D">
        <w:t>It has been agreed that RAN1 will consider the case that TXRUs in different panels are not synchronized, thus the impact should be taken into account for the codebook design.</w:t>
      </w:r>
    </w:p>
    <w:p w14:paraId="1D0C7FE7" w14:textId="50094DBD" w:rsidR="004431A7" w:rsidRDefault="00641F5D" w:rsidP="00EA46EF">
      <w:pPr>
        <w:spacing w:line="276" w:lineRule="auto"/>
      </w:pPr>
      <w:r>
        <w:t>The multi-panel component precoder can be potentially used even when the multiple panels are not synchronized. For example, if multiple panels have a timing difference, the multi-panel component precoder can be used as phase-shift matrix to correct the timing error so that coherent joint transmission across multiple panels may be supported. Alternatively, the multi-panel component precoder may be used as panel selection matrix which is similar to dynamic point selection assuming that each panel is considered as an individual TRP. Therefore, it is recommended to study potential use of a multi-panel component precoder</w:t>
      </w:r>
      <w:r w:rsidR="008F2A64">
        <w:t xml:space="preserve"> to improve the performance</w:t>
      </w:r>
      <w:r>
        <w:t xml:space="preserve"> when multiple panels are not synchronized.</w:t>
      </w:r>
    </w:p>
    <w:p w14:paraId="5EB28D00" w14:textId="1F7A862B" w:rsidR="00E9292A" w:rsidRDefault="00E9292A" w:rsidP="00E9292A">
      <w:pPr>
        <w:rPr>
          <w:i/>
        </w:rPr>
      </w:pPr>
      <w:r w:rsidRPr="00337112">
        <w:rPr>
          <w:b/>
          <w:i/>
        </w:rPr>
        <w:t>Proposal-</w:t>
      </w:r>
      <w:r>
        <w:rPr>
          <w:b/>
          <w:i/>
        </w:rPr>
        <w:t>2</w:t>
      </w:r>
      <w:r w:rsidRPr="00337112">
        <w:rPr>
          <w:b/>
          <w:i/>
        </w:rPr>
        <w:t>:</w:t>
      </w:r>
      <w:r w:rsidRPr="00337112">
        <w:rPr>
          <w:i/>
        </w:rPr>
        <w:t xml:space="preserve"> </w:t>
      </w:r>
      <w:r>
        <w:rPr>
          <w:i/>
        </w:rPr>
        <w:t xml:space="preserve">study </w:t>
      </w:r>
      <w:r w:rsidR="00641F5D">
        <w:rPr>
          <w:i/>
        </w:rPr>
        <w:t>potential use of a multi-panel component precoder when multiple panels are not synchronized</w:t>
      </w:r>
    </w:p>
    <w:p w14:paraId="00E14F79" w14:textId="1C93277B" w:rsidR="00E9292A" w:rsidRDefault="00B10AA1" w:rsidP="00EA46EF">
      <w:pPr>
        <w:spacing w:line="276" w:lineRule="auto"/>
      </w:pPr>
      <w:r>
        <w:t xml:space="preserve">In NR, </w:t>
      </w:r>
      <w:r w:rsidR="002D01F6">
        <w:t xml:space="preserve">the supported antenna configurations including the number of antenna panels, antenna elements, TXRUs, and antenna ports </w:t>
      </w:r>
      <w:r w:rsidR="00E230D6">
        <w:t xml:space="preserve">can </w:t>
      </w:r>
      <w:r w:rsidR="002D01F6">
        <w:t>be different according to the frequency band and the use cases. However, it is always desirable to have a single unified codebook</w:t>
      </w:r>
      <w:r w:rsidR="008F2A64">
        <w:t xml:space="preserve"> structure</w:t>
      </w:r>
      <w:r w:rsidR="002D01F6">
        <w:t xml:space="preserve"> for all cases in order to minimize the standard efforts as well as implementation complexity. The three stage multi-component codebook structure seems to be general enough to support all the antenna configurations considered in NR. Therefore, it is recommended that RAN strives to design a unified codebook structure for all antenna configurations in NR irrespective of the frequency bands.</w:t>
      </w:r>
    </w:p>
    <w:p w14:paraId="35BED8EC" w14:textId="0A81F57F" w:rsidR="00E9292A" w:rsidRDefault="00E9292A" w:rsidP="00E9292A">
      <w:pPr>
        <w:rPr>
          <w:i/>
        </w:rPr>
      </w:pPr>
      <w:r w:rsidRPr="00337112">
        <w:rPr>
          <w:b/>
          <w:i/>
        </w:rPr>
        <w:t>Proposal-</w:t>
      </w:r>
      <w:r>
        <w:rPr>
          <w:b/>
          <w:i/>
        </w:rPr>
        <w:t>3</w:t>
      </w:r>
      <w:r w:rsidRPr="00337112">
        <w:rPr>
          <w:b/>
          <w:i/>
        </w:rPr>
        <w:t>:</w:t>
      </w:r>
      <w:r w:rsidRPr="00337112">
        <w:rPr>
          <w:i/>
        </w:rPr>
        <w:t xml:space="preserve"> </w:t>
      </w:r>
      <w:r>
        <w:rPr>
          <w:i/>
        </w:rPr>
        <w:t xml:space="preserve">strive to </w:t>
      </w:r>
      <w:r w:rsidR="002D01F6">
        <w:rPr>
          <w:i/>
        </w:rPr>
        <w:t>design</w:t>
      </w:r>
      <w:r>
        <w:rPr>
          <w:i/>
        </w:rPr>
        <w:t xml:space="preserve"> a unified codebook structure irrespective of </w:t>
      </w:r>
      <w:r w:rsidR="002D01F6">
        <w:rPr>
          <w:i/>
        </w:rPr>
        <w:t>antenna configurations</w:t>
      </w:r>
      <w:r>
        <w:rPr>
          <w:i/>
        </w:rPr>
        <w:t xml:space="preserve"> and frequency bands </w:t>
      </w:r>
    </w:p>
    <w:p w14:paraId="517119AB" w14:textId="77777777" w:rsidR="00850E6C" w:rsidRPr="00EA75B4" w:rsidRDefault="00850E6C" w:rsidP="00E9292A"/>
    <w:p w14:paraId="596E93DF" w14:textId="53CB48BC" w:rsidR="00821C42" w:rsidRPr="0059519A" w:rsidRDefault="00850E6C" w:rsidP="0059519A">
      <w:pPr>
        <w:pStyle w:val="Heading1"/>
        <w:rPr>
          <w:sz w:val="32"/>
          <w:szCs w:val="32"/>
        </w:rPr>
      </w:pPr>
      <w:r>
        <w:rPr>
          <w:sz w:val="32"/>
          <w:szCs w:val="32"/>
        </w:rPr>
        <w:t>Conclusion</w:t>
      </w:r>
    </w:p>
    <w:p w14:paraId="6B2C896B" w14:textId="3091EF4F" w:rsidR="00B31FB0" w:rsidRPr="00EA46EF" w:rsidRDefault="002D01F6" w:rsidP="00B31FB0">
      <w:r w:rsidRPr="00EA46EF">
        <w:t>In</w:t>
      </w:r>
      <w:r>
        <w:t xml:space="preserve"> this contribution, we discussed on the codebook design for Type I CSI. Based on the discussions and observations, we propose followings:</w:t>
      </w:r>
    </w:p>
    <w:p w14:paraId="377542D9" w14:textId="77777777" w:rsidR="00E230D6" w:rsidRDefault="00E230D6" w:rsidP="00E230D6">
      <w:pPr>
        <w:rPr>
          <w:i/>
        </w:rPr>
      </w:pPr>
      <w:r w:rsidRPr="00337112">
        <w:rPr>
          <w:b/>
          <w:i/>
        </w:rPr>
        <w:t>Proposal-</w:t>
      </w:r>
      <w:r>
        <w:rPr>
          <w:b/>
          <w:i/>
        </w:rPr>
        <w:t>1</w:t>
      </w:r>
      <w:r w:rsidRPr="00337112">
        <w:rPr>
          <w:b/>
          <w:i/>
        </w:rPr>
        <w:t>:</w:t>
      </w:r>
      <w:r w:rsidRPr="00337112">
        <w:rPr>
          <w:i/>
        </w:rPr>
        <w:t xml:space="preserve"> </w:t>
      </w:r>
      <w:r>
        <w:rPr>
          <w:i/>
        </w:rPr>
        <w:t>introduce a multi-panel component precoder for Type I CSI feedback; W</w:t>
      </w:r>
      <w:r w:rsidRPr="00E9430A">
        <w:rPr>
          <w:i/>
          <w:vertAlign w:val="subscript"/>
        </w:rPr>
        <w:t>1</w:t>
      </w:r>
      <w:r>
        <w:rPr>
          <w:i/>
        </w:rPr>
        <w:t xml:space="preserve"> and W</w:t>
      </w:r>
      <w:r w:rsidRPr="00E9430A">
        <w:rPr>
          <w:i/>
          <w:vertAlign w:val="subscript"/>
        </w:rPr>
        <w:t>2</w:t>
      </w:r>
      <w:r>
        <w:rPr>
          <w:i/>
        </w:rPr>
        <w:t xml:space="preserve"> are used commonly for all panels</w:t>
      </w:r>
    </w:p>
    <w:p w14:paraId="6140053A" w14:textId="77777777" w:rsidR="002D01F6" w:rsidRDefault="002D01F6" w:rsidP="002D01F6">
      <w:pPr>
        <w:rPr>
          <w:i/>
        </w:rPr>
      </w:pPr>
      <w:r w:rsidRPr="00337112">
        <w:rPr>
          <w:b/>
          <w:i/>
        </w:rPr>
        <w:t>Proposal-</w:t>
      </w:r>
      <w:r>
        <w:rPr>
          <w:b/>
          <w:i/>
        </w:rPr>
        <w:t>2</w:t>
      </w:r>
      <w:r w:rsidRPr="00337112">
        <w:rPr>
          <w:b/>
          <w:i/>
        </w:rPr>
        <w:t>:</w:t>
      </w:r>
      <w:r w:rsidRPr="00337112">
        <w:rPr>
          <w:i/>
        </w:rPr>
        <w:t xml:space="preserve"> </w:t>
      </w:r>
      <w:r>
        <w:rPr>
          <w:i/>
        </w:rPr>
        <w:t>study potential use of a multi-panel component precoder when multiple panels are not synchronized</w:t>
      </w:r>
    </w:p>
    <w:p w14:paraId="72758BC8" w14:textId="602572D6" w:rsidR="002D01F6" w:rsidRDefault="002D01F6" w:rsidP="00B31FB0">
      <w:pPr>
        <w:rPr>
          <w:i/>
        </w:rPr>
      </w:pPr>
      <w:r w:rsidRPr="00337112">
        <w:rPr>
          <w:b/>
          <w:i/>
        </w:rPr>
        <w:t>Proposal-</w:t>
      </w:r>
      <w:r>
        <w:rPr>
          <w:b/>
          <w:i/>
        </w:rPr>
        <w:t>3</w:t>
      </w:r>
      <w:r w:rsidRPr="00337112">
        <w:rPr>
          <w:b/>
          <w:i/>
        </w:rPr>
        <w:t>:</w:t>
      </w:r>
      <w:r w:rsidRPr="00337112">
        <w:rPr>
          <w:i/>
        </w:rPr>
        <w:t xml:space="preserve"> </w:t>
      </w:r>
      <w:r>
        <w:rPr>
          <w:i/>
        </w:rPr>
        <w:t>strive to design a unified codebook structure irrespective of antenna configurations and frequency bands</w:t>
      </w:r>
    </w:p>
    <w:p w14:paraId="5B71E73C" w14:textId="77777777" w:rsidR="00B836FE" w:rsidRDefault="00B836FE" w:rsidP="00B31FB0">
      <w:pPr>
        <w:rPr>
          <w:i/>
        </w:rPr>
      </w:pP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2A1626FA" w:rsidR="00255CBF" w:rsidRDefault="00BC186F">
      <w:pPr>
        <w:pStyle w:val="Reference"/>
      </w:pPr>
      <w:r>
        <w:rPr>
          <w:szCs w:val="22"/>
          <w:lang w:val="en-US"/>
        </w:rPr>
        <w:t xml:space="preserve">RAN1 </w:t>
      </w:r>
      <w:r w:rsidR="00640D99" w:rsidRPr="00640D99">
        <w:rPr>
          <w:lang w:eastAsia="ko-KR"/>
        </w:rPr>
        <w:t>Chairman’s Notes, 3GPP TSG-RAN WG1 #</w:t>
      </w:r>
      <w:r w:rsidR="0018131F">
        <w:rPr>
          <w:lang w:eastAsia="ko-KR"/>
        </w:rPr>
        <w:t>NR-Adhoc</w:t>
      </w:r>
    </w:p>
    <w:p w14:paraId="1AD219B7" w14:textId="77777777" w:rsidR="00B836FE" w:rsidRPr="00660E0C" w:rsidRDefault="00B836FE" w:rsidP="00EA75B4">
      <w:pPr>
        <w:pStyle w:val="Reference"/>
        <w:numPr>
          <w:ilvl w:val="0"/>
          <w:numId w:val="0"/>
        </w:numPr>
        <w:ind w:left="567" w:hanging="567"/>
      </w:pPr>
    </w:p>
    <w:sectPr w:rsidR="00B836FE" w:rsidRPr="00660E0C" w:rsidSect="00D55085">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8A111" w14:textId="77777777" w:rsidR="00935217" w:rsidRDefault="00935217">
      <w:r>
        <w:separator/>
      </w:r>
    </w:p>
  </w:endnote>
  <w:endnote w:type="continuationSeparator" w:id="0">
    <w:p w14:paraId="32CB8E19" w14:textId="77777777" w:rsidR="00935217" w:rsidRDefault="00935217">
      <w:r>
        <w:continuationSeparator/>
      </w:r>
    </w:p>
  </w:endnote>
  <w:endnote w:type="continuationNotice" w:id="1">
    <w:p w14:paraId="7FA145BC" w14:textId="77777777" w:rsidR="00935217" w:rsidRDefault="00935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3314807"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46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46E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1FDFF" w14:textId="77777777" w:rsidR="00935217" w:rsidRDefault="00935217">
      <w:r>
        <w:separator/>
      </w:r>
    </w:p>
  </w:footnote>
  <w:footnote w:type="continuationSeparator" w:id="0">
    <w:p w14:paraId="2B8F00EA" w14:textId="77777777" w:rsidR="00935217" w:rsidRDefault="00935217">
      <w:r>
        <w:continuationSeparator/>
      </w:r>
    </w:p>
  </w:footnote>
  <w:footnote w:type="continuationNotice" w:id="1">
    <w:p w14:paraId="5B737CB7" w14:textId="77777777" w:rsidR="00935217" w:rsidRDefault="009352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9"/>
  </w:num>
  <w:num w:numId="3">
    <w:abstractNumId w:val="13"/>
  </w:num>
  <w:num w:numId="4">
    <w:abstractNumId w:val="14"/>
  </w:num>
  <w:num w:numId="5">
    <w:abstractNumId w:val="11"/>
  </w:num>
  <w:num w:numId="6">
    <w:abstractNumId w:val="17"/>
  </w:num>
  <w:num w:numId="7">
    <w:abstractNumId w:val="24"/>
  </w:num>
  <w:num w:numId="8">
    <w:abstractNumId w:val="12"/>
  </w:num>
  <w:num w:numId="9">
    <w:abstractNumId w:val="33"/>
  </w:num>
  <w:num w:numId="10">
    <w:abstractNumId w:val="6"/>
  </w:num>
  <w:num w:numId="11">
    <w:abstractNumId w:val="4"/>
  </w:num>
  <w:num w:numId="12">
    <w:abstractNumId w:val="18"/>
  </w:num>
  <w:num w:numId="13">
    <w:abstractNumId w:val="29"/>
  </w:num>
  <w:num w:numId="14">
    <w:abstractNumId w:val="5"/>
  </w:num>
  <w:num w:numId="15">
    <w:abstractNumId w:val="0"/>
  </w:num>
  <w:num w:numId="16">
    <w:abstractNumId w:val="15"/>
  </w:num>
  <w:num w:numId="17">
    <w:abstractNumId w:val="16"/>
  </w:num>
  <w:num w:numId="18">
    <w:abstractNumId w:val="30"/>
  </w:num>
  <w:num w:numId="19">
    <w:abstractNumId w:val="0"/>
  </w:num>
  <w:num w:numId="20">
    <w:abstractNumId w:val="0"/>
  </w:num>
  <w:num w:numId="21">
    <w:abstractNumId w:val="0"/>
  </w:num>
  <w:num w:numId="22">
    <w:abstractNumId w:val="0"/>
  </w:num>
  <w:num w:numId="23">
    <w:abstractNumId w:val="23"/>
  </w:num>
  <w:num w:numId="24">
    <w:abstractNumId w:val="7"/>
  </w:num>
  <w:num w:numId="25">
    <w:abstractNumId w:val="8"/>
  </w:num>
  <w:num w:numId="26">
    <w:abstractNumId w:val="1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31"/>
  </w:num>
  <w:num w:numId="34">
    <w:abstractNumId w:val="2"/>
  </w:num>
  <w:num w:numId="35">
    <w:abstractNumId w:val="9"/>
  </w:num>
  <w:num w:numId="36">
    <w:abstractNumId w:val="20"/>
  </w:num>
  <w:num w:numId="37">
    <w:abstractNumId w:val="21"/>
  </w:num>
  <w:num w:numId="38">
    <w:abstractNumId w:val="22"/>
  </w:num>
  <w:num w:numId="39">
    <w:abstractNumId w:val="25"/>
  </w:num>
  <w:num w:numId="40">
    <w:abstractNumId w:val="1"/>
  </w:num>
  <w:num w:numId="41">
    <w:abstractNumId w:val="26"/>
  </w:num>
  <w:num w:numId="42">
    <w:abstractNumId w:val="28"/>
  </w:num>
  <w:num w:numId="43">
    <w:abstractNumId w:val="3"/>
  </w:num>
  <w:num w:numId="44">
    <w:abstractNumId w:val="27"/>
  </w:num>
  <w:num w:numId="45">
    <w:abstractNumId w:val="34"/>
  </w:num>
  <w:num w:numId="4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en-CA"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38"/>
    <w:rsid w:val="000A447B"/>
    <w:rsid w:val="000A56F2"/>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C40"/>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31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3EE2"/>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768"/>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256"/>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989"/>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1F6"/>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008"/>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9CD"/>
    <w:rsid w:val="00377CE1"/>
    <w:rsid w:val="00380D7D"/>
    <w:rsid w:val="0038102E"/>
    <w:rsid w:val="003821E2"/>
    <w:rsid w:val="00383467"/>
    <w:rsid w:val="00384177"/>
    <w:rsid w:val="00384284"/>
    <w:rsid w:val="003846E7"/>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BC3"/>
    <w:rsid w:val="003A4C90"/>
    <w:rsid w:val="003A4EBD"/>
    <w:rsid w:val="003A5124"/>
    <w:rsid w:val="003A5669"/>
    <w:rsid w:val="003A5A7B"/>
    <w:rsid w:val="003A5B0A"/>
    <w:rsid w:val="003A5C85"/>
    <w:rsid w:val="003A5EA3"/>
    <w:rsid w:val="003A6BAC"/>
    <w:rsid w:val="003A6BE0"/>
    <w:rsid w:val="003A722F"/>
    <w:rsid w:val="003A772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82D"/>
    <w:rsid w:val="003E5B3A"/>
    <w:rsid w:val="003E64AD"/>
    <w:rsid w:val="003E7090"/>
    <w:rsid w:val="003E74E3"/>
    <w:rsid w:val="003E7676"/>
    <w:rsid w:val="003E7BFC"/>
    <w:rsid w:val="003F05C7"/>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837"/>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1A7"/>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706"/>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4BB"/>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1BC6"/>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1F5D"/>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D3F"/>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44E"/>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930"/>
    <w:rsid w:val="006B3DBE"/>
    <w:rsid w:val="006B4329"/>
    <w:rsid w:val="006B466C"/>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20CB6"/>
    <w:rsid w:val="00721317"/>
    <w:rsid w:val="00721E95"/>
    <w:rsid w:val="00723001"/>
    <w:rsid w:val="007245A0"/>
    <w:rsid w:val="00724649"/>
    <w:rsid w:val="00724AE1"/>
    <w:rsid w:val="00725161"/>
    <w:rsid w:val="00725290"/>
    <w:rsid w:val="00725300"/>
    <w:rsid w:val="007257DC"/>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5F86"/>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2EB3"/>
    <w:rsid w:val="00762F1E"/>
    <w:rsid w:val="00763B30"/>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0646"/>
    <w:rsid w:val="007C13CB"/>
    <w:rsid w:val="007C19C1"/>
    <w:rsid w:val="007C22DA"/>
    <w:rsid w:val="007C28B9"/>
    <w:rsid w:val="007C2B96"/>
    <w:rsid w:val="007C2E46"/>
    <w:rsid w:val="007C3D18"/>
    <w:rsid w:val="007C459E"/>
    <w:rsid w:val="007C4B39"/>
    <w:rsid w:val="007C606B"/>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0CD"/>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D9D"/>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0E6C"/>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295"/>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64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5D35"/>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2A64"/>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E80"/>
    <w:rsid w:val="00934396"/>
    <w:rsid w:val="009349BB"/>
    <w:rsid w:val="00935217"/>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D9C"/>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96C"/>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07299"/>
    <w:rsid w:val="00B10AA1"/>
    <w:rsid w:val="00B10C36"/>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2EA1"/>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1FB0"/>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4932"/>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2BCD"/>
    <w:rsid w:val="00B7331C"/>
    <w:rsid w:val="00B73583"/>
    <w:rsid w:val="00B739F6"/>
    <w:rsid w:val="00B74D94"/>
    <w:rsid w:val="00B76D2A"/>
    <w:rsid w:val="00B777F2"/>
    <w:rsid w:val="00B77FFB"/>
    <w:rsid w:val="00B81A7B"/>
    <w:rsid w:val="00B81FF6"/>
    <w:rsid w:val="00B8209E"/>
    <w:rsid w:val="00B836F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4EA7"/>
    <w:rsid w:val="00B9581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7DA"/>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A86"/>
    <w:rsid w:val="00C15D1A"/>
    <w:rsid w:val="00C1608A"/>
    <w:rsid w:val="00C163E9"/>
    <w:rsid w:val="00C16757"/>
    <w:rsid w:val="00C1722A"/>
    <w:rsid w:val="00C17316"/>
    <w:rsid w:val="00C179F1"/>
    <w:rsid w:val="00C21D6F"/>
    <w:rsid w:val="00C226CD"/>
    <w:rsid w:val="00C23EAD"/>
    <w:rsid w:val="00C24AA4"/>
    <w:rsid w:val="00C24D21"/>
    <w:rsid w:val="00C26007"/>
    <w:rsid w:val="00C279B5"/>
    <w:rsid w:val="00C27C45"/>
    <w:rsid w:val="00C3137E"/>
    <w:rsid w:val="00C31BA5"/>
    <w:rsid w:val="00C31D66"/>
    <w:rsid w:val="00C32FA7"/>
    <w:rsid w:val="00C331F5"/>
    <w:rsid w:val="00C33C19"/>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B06"/>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67EC4"/>
    <w:rsid w:val="00C70697"/>
    <w:rsid w:val="00C70D2F"/>
    <w:rsid w:val="00C72827"/>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1E3"/>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4B01"/>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7D3"/>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700"/>
    <w:rsid w:val="00D728E8"/>
    <w:rsid w:val="00D72E86"/>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6C3"/>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D39"/>
    <w:rsid w:val="00DB50C5"/>
    <w:rsid w:val="00DB59AD"/>
    <w:rsid w:val="00DB6054"/>
    <w:rsid w:val="00DB6E10"/>
    <w:rsid w:val="00DB6FD5"/>
    <w:rsid w:val="00DC0BB6"/>
    <w:rsid w:val="00DC112E"/>
    <w:rsid w:val="00DC2D36"/>
    <w:rsid w:val="00DC32A0"/>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7EB"/>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0D6"/>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99F"/>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53D"/>
    <w:rsid w:val="00E72EFC"/>
    <w:rsid w:val="00E73472"/>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92A"/>
    <w:rsid w:val="00E92D1C"/>
    <w:rsid w:val="00E938CE"/>
    <w:rsid w:val="00E93D7F"/>
    <w:rsid w:val="00E93FFE"/>
    <w:rsid w:val="00E94F8A"/>
    <w:rsid w:val="00E961CE"/>
    <w:rsid w:val="00E96A1D"/>
    <w:rsid w:val="00E9708E"/>
    <w:rsid w:val="00E973CE"/>
    <w:rsid w:val="00E9763A"/>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46EF"/>
    <w:rsid w:val="00EA5283"/>
    <w:rsid w:val="00EA5461"/>
    <w:rsid w:val="00EA580E"/>
    <w:rsid w:val="00EA5A25"/>
    <w:rsid w:val="00EA64B0"/>
    <w:rsid w:val="00EA6B68"/>
    <w:rsid w:val="00EA745A"/>
    <w:rsid w:val="00EA75B4"/>
    <w:rsid w:val="00EA7A41"/>
    <w:rsid w:val="00EB0523"/>
    <w:rsid w:val="00EB077B"/>
    <w:rsid w:val="00EB0D24"/>
    <w:rsid w:val="00EB1DB8"/>
    <w:rsid w:val="00EB21CF"/>
    <w:rsid w:val="00EB235D"/>
    <w:rsid w:val="00EB24A9"/>
    <w:rsid w:val="00EB2BE1"/>
    <w:rsid w:val="00EB325F"/>
    <w:rsid w:val="00EB3D70"/>
    <w:rsid w:val="00EB3E22"/>
    <w:rsid w:val="00EB41B5"/>
    <w:rsid w:val="00EB48E5"/>
    <w:rsid w:val="00EB4C35"/>
    <w:rsid w:val="00EB4EA2"/>
    <w:rsid w:val="00EB5B44"/>
    <w:rsid w:val="00EB65D6"/>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B8"/>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4A7"/>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0CB"/>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ListParagraphChar">
    <w:name w:val="List Paragraph Char"/>
    <w:link w:val="ListParagraph"/>
    <w:uiPriority w:val="34"/>
    <w:rsid w:val="00C901E3"/>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232644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8940029">
      <w:bodyDiv w:val="1"/>
      <w:marLeft w:val="0"/>
      <w:marRight w:val="0"/>
      <w:marTop w:val="0"/>
      <w:marBottom w:val="0"/>
      <w:divBdr>
        <w:top w:val="none" w:sz="0" w:space="0" w:color="auto"/>
        <w:left w:val="none" w:sz="0" w:space="0" w:color="auto"/>
        <w:bottom w:val="none" w:sz="0" w:space="0" w:color="auto"/>
        <w:right w:val="none" w:sz="0" w:space="0" w:color="auto"/>
      </w:divBdr>
    </w:div>
    <w:div w:id="49704096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506797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394162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343AF-CE10-4AE4-AF39-4D450BA0C652}"/>
</file>

<file path=customXml/itemProps2.xml><?xml version="1.0" encoding="utf-8"?>
<ds:datastoreItem xmlns:ds="http://schemas.openxmlformats.org/officeDocument/2006/customXml" ds:itemID="{48771397-1145-42DA-9AB7-6300DE02D289}"/>
</file>

<file path=customXml/itemProps3.xml><?xml version="1.0" encoding="utf-8"?>
<ds:datastoreItem xmlns:ds="http://schemas.openxmlformats.org/officeDocument/2006/customXml" ds:itemID="{9D13E346-834B-4948-ACC8-39A66CEFB9CB}"/>
</file>

<file path=customXml/itemProps4.xml><?xml version="1.0" encoding="utf-8"?>
<ds:datastoreItem xmlns:ds="http://schemas.openxmlformats.org/officeDocument/2006/customXml" ds:itemID="{12A6A36D-255D-4820-BDD2-F76AB63FE2D4}"/>
</file>

<file path=customXml/itemProps5.xml><?xml version="1.0" encoding="utf-8"?>
<ds:datastoreItem xmlns:ds="http://schemas.openxmlformats.org/officeDocument/2006/customXml" ds:itemID="{40D17BE4-8779-424A-8CF6-73E598D55AF4}"/>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2</cp:revision>
  <cp:lastPrinted>2014-08-07T20:35:00Z</cp:lastPrinted>
  <dcterms:created xsi:type="dcterms:W3CDTF">2017-02-06T22:34:00Z</dcterms:created>
  <dcterms:modified xsi:type="dcterms:W3CDTF">2017-02-06T22:34:00Z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